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14C3">
        <w:rPr>
          <w:rFonts w:ascii="Arial" w:hAnsi="Arial" w:cs="Arial"/>
          <w:b/>
          <w:caps/>
          <w:sz w:val="28"/>
          <w:szCs w:val="28"/>
        </w:rPr>
        <w:t>1293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3376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3764">
              <w:rPr>
                <w:rFonts w:ascii="Arial" w:hAnsi="Arial" w:cs="Arial"/>
                <w:sz w:val="20"/>
                <w:szCs w:val="20"/>
              </w:rPr>
              <w:t>Registra o transcurso do Dia do Pescador, 29 de junho.</w:t>
            </w:r>
            <w:r w:rsidR="00A314C3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A314C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A314C3">
        <w:rPr>
          <w:rFonts w:ascii="Arial" w:hAnsi="Arial" w:cs="Arial"/>
        </w:rPr>
        <w:t>de Moção Comemorativa pel</w:t>
      </w:r>
      <w:r w:rsidR="00A314C3" w:rsidRPr="00A314C3">
        <w:rPr>
          <w:rFonts w:ascii="Arial" w:hAnsi="Arial" w:cs="Arial"/>
        </w:rPr>
        <w:t>o transcurso do Dia do Pescador, 29 de junho.</w:t>
      </w:r>
    </w:p>
    <w:p w:rsidR="00A314C3" w:rsidRPr="00BF791A" w:rsidRDefault="00A314C3" w:rsidP="00A314C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Destacando a importância da pesca na história da humanidade, consignamos nossos cumprimentos a todos os pescadores de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314C3">
        <w:rPr>
          <w:rFonts w:ascii="Arial" w:hAnsi="Arial" w:cs="Arial"/>
        </w:rPr>
        <w:t>5</w:t>
      </w:r>
      <w:proofErr w:type="gramEnd"/>
      <w:r w:rsidR="00A314C3">
        <w:rPr>
          <w:rFonts w:ascii="Arial" w:hAnsi="Arial" w:cs="Arial"/>
        </w:rPr>
        <w:t xml:space="preserve"> de agosto de 2015.</w:t>
      </w: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Pr="00A314C3" w:rsidRDefault="00A314C3" w:rsidP="00A314C3">
      <w:pPr>
        <w:jc w:val="center"/>
        <w:rPr>
          <w:rFonts w:ascii="Arial" w:hAnsi="Arial"/>
          <w:b/>
          <w:smallCaps/>
        </w:rPr>
      </w:pPr>
      <w:r w:rsidRPr="00A314C3">
        <w:rPr>
          <w:rFonts w:ascii="Arial" w:hAnsi="Arial"/>
          <w:b/>
          <w:smallCaps/>
        </w:rPr>
        <w:t>VALMIR DO PARQUE MEIA LUA</w:t>
      </w:r>
    </w:p>
    <w:p w:rsidR="00A314C3" w:rsidRPr="00A314C3" w:rsidRDefault="00A314C3" w:rsidP="00A314C3">
      <w:pPr>
        <w:jc w:val="center"/>
        <w:rPr>
          <w:rFonts w:ascii="Arial" w:hAnsi="Arial"/>
        </w:rPr>
      </w:pPr>
      <w:r w:rsidRPr="00A314C3">
        <w:rPr>
          <w:rFonts w:ascii="Arial" w:hAnsi="Arial"/>
        </w:rPr>
        <w:t>Vereador – PSD</w:t>
      </w:r>
    </w:p>
    <w:sectPr w:rsidR="00A314C3" w:rsidRPr="00A314C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EC0" w:rsidRDefault="00ED7EC0">
      <w:r>
        <w:separator/>
      </w:r>
    </w:p>
  </w:endnote>
  <w:endnote w:type="continuationSeparator" w:id="0">
    <w:p w:rsidR="00ED7EC0" w:rsidRDefault="00ED7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EC0" w:rsidRDefault="00ED7EC0">
      <w:r>
        <w:separator/>
      </w:r>
    </w:p>
  </w:footnote>
  <w:footnote w:type="continuationSeparator" w:id="0">
    <w:p w:rsidR="00ED7EC0" w:rsidRDefault="00ED7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7FDF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314C3"/>
    <w:rsid w:val="00A33764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D7EC0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106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2015-07-22T18:19:00Z</dcterms:created>
  <dcterms:modified xsi:type="dcterms:W3CDTF">2015-07-22T18:19:00Z</dcterms:modified>
</cp:coreProperties>
</file>